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BDA" w:rsidRPr="00F42EF3" w:rsidRDefault="00235BDA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  </w:t>
      </w:r>
      <w:r>
        <w:rPr>
          <w:sz w:val="20"/>
          <w:szCs w:val="20"/>
        </w:rPr>
        <w:t xml:space="preserve">                      </w:t>
      </w:r>
      <w:bookmarkStart w:id="0" w:name="_GoBack"/>
      <w:bookmarkEnd w:id="0"/>
      <w:r w:rsidRPr="00F42EF3">
        <w:rPr>
          <w:sz w:val="20"/>
          <w:szCs w:val="20"/>
        </w:rPr>
        <w:t xml:space="preserve">   Приложение №2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235BDA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235BDA" w:rsidRPr="00F42EF3" w:rsidRDefault="00235BDA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235BDA" w:rsidRPr="00F42EF3" w:rsidRDefault="00235BDA" w:rsidP="006E2FB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235BDA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5BDA" w:rsidRPr="00F42EF3" w:rsidRDefault="00235BDA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235BDA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5BDA" w:rsidRPr="00F42EF3" w:rsidRDefault="00235BDA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235BDA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5BDA" w:rsidRPr="00F42EF3" w:rsidRDefault="00235BDA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235BDA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5BDA" w:rsidRPr="00F42EF3" w:rsidRDefault="00235BDA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235BDA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5BDA" w:rsidRPr="00F42EF3" w:rsidRDefault="00235BDA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235BDA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5BDA" w:rsidRPr="00F42EF3" w:rsidRDefault="00235BDA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235BDA" w:rsidRPr="00F42EF3" w:rsidRDefault="00235BDA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</w:t>
      </w:r>
      <w:r w:rsidRPr="00F42EF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F42EF3">
        <w:rPr>
          <w:sz w:val="20"/>
          <w:szCs w:val="20"/>
        </w:rPr>
        <w:t xml:space="preserve">к решению </w:t>
      </w:r>
      <w:r>
        <w:rPr>
          <w:sz w:val="20"/>
          <w:szCs w:val="20"/>
        </w:rPr>
        <w:t>Березинского</w:t>
      </w:r>
    </w:p>
    <w:p w:rsidR="00235BDA" w:rsidRPr="00F42EF3" w:rsidRDefault="00235BDA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</w:t>
      </w:r>
      <w:r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  </w:t>
      </w:r>
      <w:r>
        <w:rPr>
          <w:sz w:val="20"/>
          <w:szCs w:val="20"/>
        </w:rPr>
        <w:t>сельского</w:t>
      </w:r>
      <w:r w:rsidRPr="00F42EF3">
        <w:rPr>
          <w:sz w:val="20"/>
          <w:szCs w:val="20"/>
        </w:rPr>
        <w:t xml:space="preserve"> Совета народных</w:t>
      </w:r>
    </w:p>
    <w:p w:rsidR="00235BDA" w:rsidRPr="00F42EF3" w:rsidRDefault="00235BDA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Pr="00F42EF3">
        <w:rPr>
          <w:sz w:val="20"/>
          <w:szCs w:val="20"/>
        </w:rPr>
        <w:t xml:space="preserve">  депутатов «О бюджете</w:t>
      </w:r>
    </w:p>
    <w:p w:rsidR="00235BDA" w:rsidRDefault="00235BDA" w:rsidP="00C713DC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 xml:space="preserve">        Березинского сельского поселения</w:t>
      </w:r>
    </w:p>
    <w:p w:rsidR="00235BDA" w:rsidRDefault="00235BDA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Унечского муниципального района</w:t>
      </w:r>
    </w:p>
    <w:p w:rsidR="00235BDA" w:rsidRPr="00F42EF3" w:rsidRDefault="00235BDA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Брянской области</w:t>
      </w:r>
      <w:r w:rsidRPr="00F42EF3">
        <w:rPr>
          <w:sz w:val="20"/>
          <w:szCs w:val="20"/>
        </w:rPr>
        <w:t xml:space="preserve"> на 20</w:t>
      </w:r>
      <w:r>
        <w:rPr>
          <w:sz w:val="20"/>
          <w:szCs w:val="20"/>
        </w:rPr>
        <w:t>26</w:t>
      </w:r>
      <w:r w:rsidRPr="00F42EF3">
        <w:rPr>
          <w:sz w:val="20"/>
          <w:szCs w:val="20"/>
        </w:rPr>
        <w:t xml:space="preserve"> год и на</w:t>
      </w:r>
    </w:p>
    <w:p w:rsidR="00235BDA" w:rsidRPr="00F42EF3" w:rsidRDefault="00235BDA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           </w:t>
      </w:r>
      <w:r w:rsidRPr="00F42EF3">
        <w:rPr>
          <w:sz w:val="20"/>
          <w:szCs w:val="20"/>
        </w:rPr>
        <w:t xml:space="preserve">  плановый период 20</w:t>
      </w:r>
      <w:r>
        <w:rPr>
          <w:sz w:val="20"/>
          <w:szCs w:val="20"/>
        </w:rPr>
        <w:t>27</w:t>
      </w:r>
      <w:r w:rsidRPr="00F42EF3">
        <w:rPr>
          <w:sz w:val="20"/>
          <w:szCs w:val="20"/>
        </w:rPr>
        <w:t xml:space="preserve"> и 202</w:t>
      </w:r>
      <w:r>
        <w:rPr>
          <w:sz w:val="20"/>
          <w:szCs w:val="20"/>
        </w:rPr>
        <w:t>8</w:t>
      </w:r>
      <w:r w:rsidRPr="00F42EF3">
        <w:rPr>
          <w:sz w:val="20"/>
          <w:szCs w:val="20"/>
        </w:rPr>
        <w:t xml:space="preserve"> годов» </w:t>
      </w:r>
      <w:r w:rsidRPr="00F42EF3">
        <w:rPr>
          <w:sz w:val="20"/>
          <w:szCs w:val="20"/>
        </w:rPr>
        <w:br w:type="textWrapping" w:clear="all"/>
      </w:r>
    </w:p>
    <w:p w:rsidR="00235BDA" w:rsidRPr="00F42EF3" w:rsidRDefault="00235BDA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>Нормативы распределения доходов на 20</w:t>
      </w:r>
      <w:r>
        <w:rPr>
          <w:b/>
          <w:sz w:val="20"/>
          <w:szCs w:val="20"/>
        </w:rPr>
        <w:t>26</w:t>
      </w:r>
      <w:r w:rsidRPr="00F42EF3">
        <w:rPr>
          <w:b/>
          <w:sz w:val="20"/>
          <w:szCs w:val="20"/>
        </w:rPr>
        <w:t xml:space="preserve"> год и на плановый период</w:t>
      </w:r>
    </w:p>
    <w:p w:rsidR="00235BDA" w:rsidRPr="00F42EF3" w:rsidRDefault="00235BDA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>
        <w:rPr>
          <w:b/>
          <w:sz w:val="20"/>
          <w:szCs w:val="20"/>
        </w:rPr>
        <w:t>27</w:t>
      </w:r>
      <w:r w:rsidRPr="00F42EF3">
        <w:rPr>
          <w:b/>
          <w:sz w:val="20"/>
          <w:szCs w:val="20"/>
        </w:rPr>
        <w:t xml:space="preserve"> и 202</w:t>
      </w:r>
      <w:r>
        <w:rPr>
          <w:b/>
          <w:sz w:val="20"/>
          <w:szCs w:val="20"/>
        </w:rPr>
        <w:t>8</w:t>
      </w:r>
      <w:r w:rsidRPr="00F42EF3">
        <w:rPr>
          <w:b/>
          <w:sz w:val="20"/>
          <w:szCs w:val="20"/>
        </w:rPr>
        <w:t xml:space="preserve"> годов между бюджетом </w:t>
      </w:r>
    </w:p>
    <w:p w:rsidR="00235BDA" w:rsidRDefault="00235BDA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Березинского сельского поселения Унечского муниципального</w:t>
      </w:r>
    </w:p>
    <w:p w:rsidR="00235BDA" w:rsidRPr="00F42EF3" w:rsidRDefault="00235BDA" w:rsidP="003E4A14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района Брянской области</w:t>
      </w:r>
      <w:r w:rsidRPr="00F42EF3">
        <w:rPr>
          <w:b/>
          <w:sz w:val="20"/>
          <w:szCs w:val="20"/>
        </w:rPr>
        <w:t xml:space="preserve"> и бюджетом муниципального района</w:t>
      </w:r>
    </w:p>
    <w:p w:rsidR="00235BDA" w:rsidRPr="00F42EF3" w:rsidRDefault="00235BDA" w:rsidP="003E4A14">
      <w:pPr>
        <w:ind w:left="142"/>
        <w:jc w:val="both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235BDA" w:rsidRPr="00F42EF3" w:rsidTr="003A3D6A">
        <w:tc>
          <w:tcPr>
            <w:tcW w:w="5636" w:type="dxa"/>
          </w:tcPr>
          <w:p w:rsidR="00235BDA" w:rsidRPr="00F42EF3" w:rsidRDefault="00235BDA" w:rsidP="003A3D6A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</w:tcPr>
          <w:p w:rsidR="00235BDA" w:rsidRPr="00F42EF3" w:rsidRDefault="00235BD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>
              <w:rPr>
                <w:bCs/>
                <w:sz w:val="20"/>
                <w:szCs w:val="20"/>
              </w:rPr>
              <w:t>Березинского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</w:tcPr>
          <w:p w:rsidR="00235BDA" w:rsidRPr="00F42EF3" w:rsidRDefault="00235BD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235BDA" w:rsidRPr="00F42EF3" w:rsidRDefault="00235BD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235BDA" w:rsidRPr="00F42EF3" w:rsidTr="003A3D6A">
        <w:tc>
          <w:tcPr>
            <w:tcW w:w="5636" w:type="dxa"/>
          </w:tcPr>
          <w:p w:rsidR="00235BDA" w:rsidRPr="00F42EF3" w:rsidRDefault="00235BD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vAlign w:val="center"/>
          </w:tcPr>
          <w:p w:rsidR="00235BDA" w:rsidRPr="00F42EF3" w:rsidRDefault="00235BD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</w:tcPr>
          <w:p w:rsidR="00235BDA" w:rsidRPr="00F42EF3" w:rsidRDefault="00235BD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35BDA" w:rsidRPr="00F42EF3" w:rsidTr="003A3D6A">
        <w:tc>
          <w:tcPr>
            <w:tcW w:w="5636" w:type="dxa"/>
          </w:tcPr>
          <w:p w:rsidR="00235BDA" w:rsidRDefault="00235BD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235BDA" w:rsidRPr="00F42EF3" w:rsidRDefault="00235BD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235BDA" w:rsidRPr="00F42EF3" w:rsidRDefault="00235BD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</w:tcPr>
          <w:p w:rsidR="00235BDA" w:rsidRPr="00F42EF3" w:rsidRDefault="00235BD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35BDA" w:rsidRPr="00F42EF3" w:rsidTr="003A3D6A">
        <w:tc>
          <w:tcPr>
            <w:tcW w:w="5636" w:type="dxa"/>
          </w:tcPr>
          <w:p w:rsidR="00235BDA" w:rsidRDefault="00235BD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235BDA" w:rsidRPr="00F42EF3" w:rsidRDefault="00235BD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235BDA" w:rsidRPr="00F42EF3" w:rsidRDefault="00235BD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</w:tcPr>
          <w:p w:rsidR="00235BDA" w:rsidRPr="00F42EF3" w:rsidRDefault="00235BD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35BDA" w:rsidRPr="00F42EF3" w:rsidTr="003A3D6A">
        <w:tc>
          <w:tcPr>
            <w:tcW w:w="5636" w:type="dxa"/>
          </w:tcPr>
          <w:p w:rsidR="00235BDA" w:rsidRDefault="00235BD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235BDA" w:rsidRPr="00F42EF3" w:rsidRDefault="00235BD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235BDA" w:rsidRPr="00F42EF3" w:rsidRDefault="00235BD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</w:tcPr>
          <w:p w:rsidR="00235BDA" w:rsidRPr="00F42EF3" w:rsidRDefault="00235BD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35BDA" w:rsidRPr="00F42EF3" w:rsidTr="003A3D6A">
        <w:tc>
          <w:tcPr>
            <w:tcW w:w="5636" w:type="dxa"/>
          </w:tcPr>
          <w:p w:rsidR="00235BDA" w:rsidRDefault="00235BD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235BDA" w:rsidRPr="00F42EF3" w:rsidRDefault="00235BD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235BDA" w:rsidRPr="00F42EF3" w:rsidRDefault="00235BD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</w:tcPr>
          <w:p w:rsidR="00235BDA" w:rsidRPr="00F42EF3" w:rsidRDefault="00235BD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35BDA" w:rsidRPr="00F42EF3" w:rsidTr="003A3D6A">
        <w:tc>
          <w:tcPr>
            <w:tcW w:w="5636" w:type="dxa"/>
          </w:tcPr>
          <w:p w:rsidR="00235BDA" w:rsidRPr="00F42EF3" w:rsidRDefault="00235BD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vAlign w:val="center"/>
          </w:tcPr>
          <w:p w:rsidR="00235BDA" w:rsidRPr="00F42EF3" w:rsidRDefault="00235BD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</w:tcPr>
          <w:p w:rsidR="00235BDA" w:rsidRPr="00F42EF3" w:rsidRDefault="00235BD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35BDA" w:rsidRPr="00F42EF3" w:rsidTr="003A3D6A">
        <w:tc>
          <w:tcPr>
            <w:tcW w:w="5636" w:type="dxa"/>
          </w:tcPr>
          <w:p w:rsidR="00235BDA" w:rsidRPr="00F42EF3" w:rsidRDefault="00235BD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2125" w:type="dxa"/>
            <w:vAlign w:val="center"/>
          </w:tcPr>
          <w:p w:rsidR="00235BDA" w:rsidRPr="00F42EF3" w:rsidRDefault="00235BD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</w:tcPr>
          <w:p w:rsidR="00235BDA" w:rsidRPr="00F42EF3" w:rsidRDefault="00235BD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35BDA" w:rsidRPr="00F42EF3" w:rsidTr="003A3D6A">
        <w:tc>
          <w:tcPr>
            <w:tcW w:w="5636" w:type="dxa"/>
          </w:tcPr>
          <w:p w:rsidR="00235BDA" w:rsidRPr="00F42EF3" w:rsidRDefault="00235BD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vAlign w:val="center"/>
          </w:tcPr>
          <w:p w:rsidR="00235BDA" w:rsidRPr="00F42EF3" w:rsidRDefault="00235BD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</w:tcPr>
          <w:p w:rsidR="00235BDA" w:rsidRPr="00F42EF3" w:rsidRDefault="00235BD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35BDA" w:rsidRPr="00F42EF3" w:rsidTr="003A3D6A">
        <w:tc>
          <w:tcPr>
            <w:tcW w:w="5636" w:type="dxa"/>
          </w:tcPr>
          <w:p w:rsidR="00235BDA" w:rsidRPr="00F42EF3" w:rsidRDefault="00235BDA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vAlign w:val="center"/>
          </w:tcPr>
          <w:p w:rsidR="00235BDA" w:rsidRPr="00F42EF3" w:rsidRDefault="00235BDA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</w:tcPr>
          <w:p w:rsidR="00235BDA" w:rsidRPr="00F42EF3" w:rsidRDefault="00235BDA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35BDA" w:rsidRPr="00F42EF3" w:rsidTr="003A3D6A">
        <w:tc>
          <w:tcPr>
            <w:tcW w:w="5636" w:type="dxa"/>
          </w:tcPr>
          <w:p w:rsidR="00235BDA" w:rsidRPr="00F42EF3" w:rsidRDefault="00235BDA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vAlign w:val="center"/>
          </w:tcPr>
          <w:p w:rsidR="00235BDA" w:rsidRPr="00F42EF3" w:rsidRDefault="00235BDA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</w:tcPr>
          <w:p w:rsidR="00235BDA" w:rsidRPr="00F42EF3" w:rsidRDefault="00235BDA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35BDA" w:rsidRPr="00F42EF3" w:rsidTr="003A3D6A">
        <w:tc>
          <w:tcPr>
            <w:tcW w:w="5636" w:type="dxa"/>
          </w:tcPr>
          <w:p w:rsidR="00235BDA" w:rsidRPr="00F42EF3" w:rsidRDefault="00235BDA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Возмещение ущерба при возникновении страховых случаев 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vAlign w:val="center"/>
          </w:tcPr>
          <w:p w:rsidR="00235BDA" w:rsidRPr="00F42EF3" w:rsidRDefault="00235BDA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</w:tcPr>
          <w:p w:rsidR="00235BDA" w:rsidRPr="00F42EF3" w:rsidRDefault="00235BDA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35BDA" w:rsidRPr="00F42EF3" w:rsidTr="003A3D6A">
        <w:tc>
          <w:tcPr>
            <w:tcW w:w="5636" w:type="dxa"/>
          </w:tcPr>
          <w:p w:rsidR="00235BDA" w:rsidRPr="00F42EF3" w:rsidRDefault="00235BDA" w:rsidP="00400DD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vAlign w:val="center"/>
          </w:tcPr>
          <w:p w:rsidR="00235BDA" w:rsidRPr="00F42EF3" w:rsidRDefault="00235BDA" w:rsidP="00374420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Align w:val="center"/>
          </w:tcPr>
          <w:p w:rsidR="00235BDA" w:rsidRPr="00F42EF3" w:rsidRDefault="00235BDA" w:rsidP="00374420">
            <w:pPr>
              <w:rPr>
                <w:bCs/>
                <w:sz w:val="20"/>
                <w:szCs w:val="20"/>
              </w:rPr>
            </w:pPr>
          </w:p>
        </w:tc>
      </w:tr>
      <w:tr w:rsidR="00235BDA" w:rsidRPr="00F42EF3" w:rsidTr="003A3D6A">
        <w:tc>
          <w:tcPr>
            <w:tcW w:w="5636" w:type="dxa"/>
          </w:tcPr>
          <w:p w:rsidR="00235BDA" w:rsidRPr="00F42EF3" w:rsidRDefault="00235BDA" w:rsidP="003744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vAlign w:val="center"/>
          </w:tcPr>
          <w:p w:rsidR="00235BDA" w:rsidRPr="00F42EF3" w:rsidRDefault="00235BDA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Align w:val="center"/>
          </w:tcPr>
          <w:p w:rsidR="00235BDA" w:rsidRPr="00F42EF3" w:rsidRDefault="00235BDA" w:rsidP="00374420">
            <w:pPr>
              <w:rPr>
                <w:bCs/>
                <w:sz w:val="20"/>
                <w:szCs w:val="20"/>
              </w:rPr>
            </w:pPr>
          </w:p>
        </w:tc>
      </w:tr>
      <w:tr w:rsidR="00235BDA" w:rsidRPr="00F42EF3" w:rsidTr="003A3D6A">
        <w:tc>
          <w:tcPr>
            <w:tcW w:w="5636" w:type="dxa"/>
          </w:tcPr>
          <w:p w:rsidR="00235BDA" w:rsidRPr="00F42EF3" w:rsidRDefault="00235BDA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vAlign w:val="center"/>
          </w:tcPr>
          <w:p w:rsidR="00235BDA" w:rsidRPr="00F42EF3" w:rsidRDefault="00235BDA" w:rsidP="003744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Align w:val="center"/>
          </w:tcPr>
          <w:p w:rsidR="00235BDA" w:rsidRPr="00F42EF3" w:rsidRDefault="00235BDA" w:rsidP="00374420">
            <w:pPr>
              <w:rPr>
                <w:bCs/>
                <w:sz w:val="20"/>
                <w:szCs w:val="20"/>
              </w:rPr>
            </w:pPr>
          </w:p>
        </w:tc>
      </w:tr>
      <w:tr w:rsidR="00235BDA" w:rsidRPr="00F42EF3" w:rsidTr="003A3D6A">
        <w:tc>
          <w:tcPr>
            <w:tcW w:w="5636" w:type="dxa"/>
          </w:tcPr>
          <w:p w:rsidR="00235BDA" w:rsidRPr="00F42EF3" w:rsidRDefault="00235BDA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vAlign w:val="center"/>
          </w:tcPr>
          <w:p w:rsidR="00235BDA" w:rsidRPr="00F42EF3" w:rsidRDefault="00235BDA" w:rsidP="00374420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Align w:val="center"/>
          </w:tcPr>
          <w:p w:rsidR="00235BDA" w:rsidRPr="00F42EF3" w:rsidRDefault="00235BDA" w:rsidP="00374420">
            <w:pPr>
              <w:rPr>
                <w:bCs/>
                <w:sz w:val="20"/>
                <w:szCs w:val="20"/>
              </w:rPr>
            </w:pPr>
          </w:p>
        </w:tc>
      </w:tr>
      <w:tr w:rsidR="00235BDA" w:rsidRPr="00F42EF3" w:rsidTr="003A3D6A">
        <w:tc>
          <w:tcPr>
            <w:tcW w:w="5636" w:type="dxa"/>
          </w:tcPr>
          <w:p w:rsidR="00235BDA" w:rsidRPr="00F42EF3" w:rsidRDefault="00235BDA" w:rsidP="00374420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235BDA" w:rsidRPr="00F42EF3" w:rsidRDefault="00235BDA" w:rsidP="003744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vAlign w:val="center"/>
          </w:tcPr>
          <w:p w:rsidR="00235BDA" w:rsidRPr="00F42EF3" w:rsidRDefault="00235BDA" w:rsidP="00374420">
            <w:pPr>
              <w:rPr>
                <w:bCs/>
                <w:sz w:val="20"/>
                <w:szCs w:val="20"/>
              </w:rPr>
            </w:pPr>
          </w:p>
        </w:tc>
      </w:tr>
    </w:tbl>
    <w:p w:rsidR="00235BDA" w:rsidRPr="00F42EF3" w:rsidRDefault="00235BDA">
      <w:pPr>
        <w:rPr>
          <w:sz w:val="20"/>
          <w:szCs w:val="20"/>
        </w:rPr>
      </w:pPr>
    </w:p>
    <w:sectPr w:rsidR="00235BDA" w:rsidRPr="00F42EF3" w:rsidSect="00FF5BF1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BDA" w:rsidRDefault="00235BDA" w:rsidP="006E2FB3">
      <w:r>
        <w:separator/>
      </w:r>
    </w:p>
  </w:endnote>
  <w:endnote w:type="continuationSeparator" w:id="1">
    <w:p w:rsidR="00235BDA" w:rsidRDefault="00235BDA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BDA" w:rsidRDefault="00235BDA" w:rsidP="006E2FB3">
      <w:r>
        <w:separator/>
      </w:r>
    </w:p>
  </w:footnote>
  <w:footnote w:type="continuationSeparator" w:id="1">
    <w:p w:rsidR="00235BDA" w:rsidRDefault="00235BDA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1971"/>
    <w:rsid w:val="00014FDD"/>
    <w:rsid w:val="0003647D"/>
    <w:rsid w:val="00047FBB"/>
    <w:rsid w:val="000D3D34"/>
    <w:rsid w:val="0013232E"/>
    <w:rsid w:val="00176EB6"/>
    <w:rsid w:val="001859DB"/>
    <w:rsid w:val="001B1B6B"/>
    <w:rsid w:val="001B2863"/>
    <w:rsid w:val="001E41BA"/>
    <w:rsid w:val="00235BDA"/>
    <w:rsid w:val="00276616"/>
    <w:rsid w:val="002842A7"/>
    <w:rsid w:val="002C2A84"/>
    <w:rsid w:val="00303A3A"/>
    <w:rsid w:val="00357418"/>
    <w:rsid w:val="00374420"/>
    <w:rsid w:val="003905DF"/>
    <w:rsid w:val="003A3D6A"/>
    <w:rsid w:val="003A7E57"/>
    <w:rsid w:val="003C6788"/>
    <w:rsid w:val="003E4A14"/>
    <w:rsid w:val="003F2C54"/>
    <w:rsid w:val="00400DD6"/>
    <w:rsid w:val="0042522C"/>
    <w:rsid w:val="00456336"/>
    <w:rsid w:val="004A6157"/>
    <w:rsid w:val="004A776F"/>
    <w:rsid w:val="004C1971"/>
    <w:rsid w:val="004E29E8"/>
    <w:rsid w:val="004F7EAB"/>
    <w:rsid w:val="005025AC"/>
    <w:rsid w:val="0050779F"/>
    <w:rsid w:val="00511C00"/>
    <w:rsid w:val="00544968"/>
    <w:rsid w:val="005507F6"/>
    <w:rsid w:val="00585B82"/>
    <w:rsid w:val="00620373"/>
    <w:rsid w:val="006307D9"/>
    <w:rsid w:val="00634925"/>
    <w:rsid w:val="00640947"/>
    <w:rsid w:val="00642B42"/>
    <w:rsid w:val="00665228"/>
    <w:rsid w:val="00691C0D"/>
    <w:rsid w:val="00692EB1"/>
    <w:rsid w:val="006E2FB3"/>
    <w:rsid w:val="007774D9"/>
    <w:rsid w:val="00792427"/>
    <w:rsid w:val="007C01D8"/>
    <w:rsid w:val="008814E5"/>
    <w:rsid w:val="00885990"/>
    <w:rsid w:val="008920D8"/>
    <w:rsid w:val="00967666"/>
    <w:rsid w:val="00A859DF"/>
    <w:rsid w:val="00AB5F4C"/>
    <w:rsid w:val="00AC0AFB"/>
    <w:rsid w:val="00B137F7"/>
    <w:rsid w:val="00B3365F"/>
    <w:rsid w:val="00B37C93"/>
    <w:rsid w:val="00B7395E"/>
    <w:rsid w:val="00B96EF3"/>
    <w:rsid w:val="00BB553B"/>
    <w:rsid w:val="00BE4988"/>
    <w:rsid w:val="00C713DC"/>
    <w:rsid w:val="00C77DA7"/>
    <w:rsid w:val="00C836F2"/>
    <w:rsid w:val="00CC71B2"/>
    <w:rsid w:val="00CF01F9"/>
    <w:rsid w:val="00DA0244"/>
    <w:rsid w:val="00DA4323"/>
    <w:rsid w:val="00DC59F8"/>
    <w:rsid w:val="00DE76B9"/>
    <w:rsid w:val="00E01926"/>
    <w:rsid w:val="00E33639"/>
    <w:rsid w:val="00E73EA2"/>
    <w:rsid w:val="00E90597"/>
    <w:rsid w:val="00F42EF3"/>
    <w:rsid w:val="00F75291"/>
    <w:rsid w:val="00FA58AD"/>
    <w:rsid w:val="00FE4FE6"/>
    <w:rsid w:val="00FF5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A1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E2FB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E2FB3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6E2FB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E2FB3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713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13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57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157</TotalTime>
  <Pages>2</Pages>
  <Words>448</Words>
  <Characters>2555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User</cp:lastModifiedBy>
  <cp:revision>43</cp:revision>
  <cp:lastPrinted>2025-12-19T09:06:00Z</cp:lastPrinted>
  <dcterms:created xsi:type="dcterms:W3CDTF">2016-11-23T13:41:00Z</dcterms:created>
  <dcterms:modified xsi:type="dcterms:W3CDTF">2025-12-19T09:06:00Z</dcterms:modified>
</cp:coreProperties>
</file>